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6B41D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5C58C37B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</w:p>
    <w:p w14:paraId="545024C4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</w:p>
    <w:p w14:paraId="219F604D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He made a plant of debt against John </w:t>
      </w:r>
      <w:proofErr w:type="spellStart"/>
      <w:r>
        <w:rPr>
          <w:rFonts w:cs="Times New Roman"/>
          <w:szCs w:val="24"/>
        </w:rPr>
        <w:t>Hunnyng</w:t>
      </w:r>
      <w:proofErr w:type="spellEnd"/>
      <w:r>
        <w:rPr>
          <w:rFonts w:cs="Times New Roman"/>
          <w:szCs w:val="24"/>
        </w:rPr>
        <w:t xml:space="preserve"> of Fleet, Lincolnshire(q.v.),</w:t>
      </w:r>
    </w:p>
    <w:p w14:paraId="7A3E2F6E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William Michell of Multon, Lincolnshire(q.v.), and John Thomas of</w:t>
      </w:r>
    </w:p>
    <w:p w14:paraId="3EAE7769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Derby(q.v.).</w:t>
      </w:r>
    </w:p>
    <w:p w14:paraId="4627D913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01BF9741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</w:p>
    <w:p w14:paraId="2E1A5AED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</w:p>
    <w:p w14:paraId="441F066C" w14:textId="77777777" w:rsidR="00565FBE" w:rsidRDefault="00565FBE" w:rsidP="00565FB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September 2023</w:t>
      </w:r>
    </w:p>
    <w:p w14:paraId="7B6B4F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D3EA4" w14:textId="77777777" w:rsidR="00565FBE" w:rsidRDefault="00565FBE" w:rsidP="009139A6">
      <w:r>
        <w:separator/>
      </w:r>
    </w:p>
  </w:endnote>
  <w:endnote w:type="continuationSeparator" w:id="0">
    <w:p w14:paraId="4B691762" w14:textId="77777777" w:rsidR="00565FBE" w:rsidRDefault="00565F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9D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AD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8C2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84F02" w14:textId="77777777" w:rsidR="00565FBE" w:rsidRDefault="00565FBE" w:rsidP="009139A6">
      <w:r>
        <w:separator/>
      </w:r>
    </w:p>
  </w:footnote>
  <w:footnote w:type="continuationSeparator" w:id="0">
    <w:p w14:paraId="7D716473" w14:textId="77777777" w:rsidR="00565FBE" w:rsidRDefault="00565F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C22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523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74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BE"/>
    <w:rsid w:val="000666E0"/>
    <w:rsid w:val="002510B7"/>
    <w:rsid w:val="00565FB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6478F"/>
  <w15:chartTrackingRefBased/>
  <w15:docId w15:val="{F96E224E-2FEE-4F8E-BD84-AD6C0F8F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5F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2023-09-12T20:36:00Z</dcterms:created>
  <dcterms:modified xsi:type="dcterms:W3CDTF">2023-09-12T20:37:00Z</dcterms:modified>
</cp:coreProperties>
</file>